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7"/>
        <w:gridCol w:w="7948"/>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027F4D39" w:rsidR="00F43EF8" w:rsidRPr="00B908C9" w:rsidRDefault="00DE3B9B" w:rsidP="008C7304">
            <w:pPr>
              <w:rPr>
                <w:iCs/>
                <w:color w:val="003366"/>
              </w:rPr>
            </w:pPr>
            <w:r w:rsidRPr="001957B1">
              <w:rPr>
                <w:rFonts w:cs="Arial"/>
              </w:rPr>
              <w:t xml:space="preserve">Summer Works 2026 - </w:t>
            </w:r>
            <w:r>
              <w:rPr>
                <w:rFonts w:cs="Arial"/>
              </w:rPr>
              <w:t>Refurbishment of Woodwork Classroom</w:t>
            </w:r>
            <w:r w:rsidRPr="001957B1">
              <w:rPr>
                <w:rFonts w:cs="Arial"/>
              </w:rPr>
              <w:t xml:space="preserve"> at </w:t>
            </w:r>
            <w:proofErr w:type="spellStart"/>
            <w:r>
              <w:rPr>
                <w:rFonts w:cs="Arial"/>
              </w:rPr>
              <w:t>Deansrath</w:t>
            </w:r>
            <w:proofErr w:type="spellEnd"/>
            <w:r w:rsidRPr="001957B1">
              <w:rPr>
                <w:rFonts w:cs="Arial"/>
              </w:rPr>
              <w:t xml:space="preserve"> Community College, </w:t>
            </w:r>
            <w:r>
              <w:rPr>
                <w:rFonts w:cs="Arial"/>
              </w:rPr>
              <w:t xml:space="preserve">New </w:t>
            </w:r>
            <w:proofErr w:type="spellStart"/>
            <w:r>
              <w:rPr>
                <w:rFonts w:cs="Arial"/>
              </w:rPr>
              <w:t>Nangor</w:t>
            </w:r>
            <w:proofErr w:type="spellEnd"/>
            <w:r>
              <w:rPr>
                <w:rFonts w:cs="Arial"/>
              </w:rPr>
              <w:t xml:space="preserve"> Road</w:t>
            </w:r>
            <w:r w:rsidRPr="001957B1">
              <w:rPr>
                <w:rFonts w:cs="Arial"/>
              </w:rPr>
              <w:t>,</w:t>
            </w:r>
            <w:r>
              <w:rPr>
                <w:rFonts w:cs="Arial"/>
              </w:rPr>
              <w:t xml:space="preserve"> Clondalkin,</w:t>
            </w:r>
            <w:r w:rsidRPr="001957B1">
              <w:rPr>
                <w:rFonts w:cs="Arial"/>
              </w:rPr>
              <w:t xml:space="preserve"> Dublin 2</w:t>
            </w:r>
            <w:r>
              <w:rPr>
                <w:rFonts w:cs="Arial"/>
              </w:rPr>
              <w:t>2</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w:t>
      </w:r>
      <w:proofErr w:type="gramStart"/>
      <w:r w:rsidR="000102F8" w:rsidRPr="000D7E2F">
        <w:rPr>
          <w:color w:val="003366"/>
          <w:sz w:val="20"/>
          <w:szCs w:val="20"/>
        </w:rPr>
        <w:t>all of</w:t>
      </w:r>
      <w:proofErr w:type="gramEnd"/>
      <w:r w:rsidR="000102F8" w:rsidRPr="000D7E2F">
        <w:rPr>
          <w:color w:val="003366"/>
          <w:sz w:val="20"/>
          <w:szCs w:val="20"/>
        </w:rPr>
        <w:t xml:space="preserve"> the above </w:t>
      </w:r>
      <w:r w:rsidRPr="000D7E2F">
        <w:rPr>
          <w:color w:val="003366"/>
          <w:sz w:val="20"/>
          <w:szCs w:val="20"/>
        </w:rPr>
        <w:t xml:space="preserve">within the required </w:t>
      </w:r>
      <w:proofErr w:type="gramStart"/>
      <w:r w:rsidRPr="000D7E2F">
        <w:rPr>
          <w:color w:val="003366"/>
          <w:sz w:val="20"/>
          <w:szCs w:val="20"/>
        </w:rPr>
        <w:t>time period</w:t>
      </w:r>
      <w:proofErr w:type="gramEnd"/>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proofErr w:type="gramStart"/>
      <w:r w:rsidRPr="00712422">
        <w:rPr>
          <w:i/>
          <w:color w:val="003366"/>
          <w:sz w:val="20"/>
          <w:szCs w:val="20"/>
        </w:rPr>
        <w:t>For the purpose of</w:t>
      </w:r>
      <w:proofErr w:type="gramEnd"/>
      <w:r w:rsidRPr="00712422">
        <w:rPr>
          <w:i/>
          <w:color w:val="003366"/>
          <w:sz w:val="20"/>
          <w:szCs w:val="20"/>
        </w:rPr>
        <w:t xml:space="preserve">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w:t>
      </w:r>
      <w:proofErr w:type="gramStart"/>
      <w:r w:rsidR="008445EE">
        <w:rPr>
          <w:color w:val="003366"/>
          <w:sz w:val="20"/>
          <w:szCs w:val="20"/>
        </w:rPr>
        <w:t>all of</w:t>
      </w:r>
      <w:proofErr w:type="gramEnd"/>
      <w:r w:rsidR="008445EE">
        <w:rPr>
          <w:color w:val="003366"/>
          <w:sz w:val="20"/>
          <w:szCs w:val="20"/>
        </w:rPr>
        <w:t xml:space="preserve">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proofErr w:type="gramStart"/>
      <w:r w:rsidR="008445EE">
        <w:rPr>
          <w:color w:val="003366"/>
          <w:sz w:val="20"/>
          <w:szCs w:val="20"/>
        </w:rPr>
        <w:t>so</w:t>
      </w:r>
      <w:proofErr w:type="gramEnd"/>
      <w:r w:rsidR="008445EE">
        <w:rPr>
          <w:color w:val="003366"/>
          <w:sz w:val="20"/>
          <w:szCs w:val="20"/>
        </w:rPr>
        <w:t xml:space="preserve">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proofErr w:type="gramStart"/>
      <w:r>
        <w:rPr>
          <w:color w:val="003366"/>
          <w:sz w:val="20"/>
          <w:szCs w:val="20"/>
        </w:rPr>
        <w:t>so</w:t>
      </w:r>
      <w:proofErr w:type="gramEnd"/>
      <w:r>
        <w:rPr>
          <w:color w:val="003366"/>
          <w:sz w:val="20"/>
          <w:szCs w:val="20"/>
        </w:rPr>
        <w:t xml:space="preserve">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Degree/diploma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8"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 xml:space="preserve">If the role of PSCS is to be sub-contracted to an external </w:t>
      </w:r>
      <w:proofErr w:type="gramStart"/>
      <w:r w:rsidR="00AD787D">
        <w:rPr>
          <w:color w:val="003366"/>
          <w:sz w:val="20"/>
          <w:szCs w:val="20"/>
        </w:rPr>
        <w:t>company</w:t>
      </w:r>
      <w:proofErr w:type="gramEnd"/>
      <w:r w:rsidR="00AD787D">
        <w:rPr>
          <w:color w:val="003366"/>
          <w:sz w:val="20"/>
          <w:szCs w:val="20"/>
        </w:rPr>
        <w:t xml:space="preserve">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lastRenderedPageBreak/>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9"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I/We (the Applicant) have read the above declaration</w:t>
      </w:r>
      <w:proofErr w:type="gramStart"/>
      <w:r w:rsidRPr="00C57A33">
        <w:rPr>
          <w:color w:val="003366"/>
          <w:sz w:val="20"/>
          <w:szCs w:val="20"/>
        </w:rPr>
        <w:t xml:space="preserve"> and in particular</w:t>
      </w:r>
      <w:proofErr w:type="gramEnd"/>
      <w:r w:rsidRPr="00C57A33">
        <w:rPr>
          <w:color w:val="003366"/>
          <w:sz w:val="20"/>
          <w:szCs w:val="20"/>
        </w:rPr>
        <w:t xml:space="preserve">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proofErr w:type="gramStart"/>
            <w:r w:rsidRPr="00333E3B">
              <w:rPr>
                <w:rFonts w:cs="Arial"/>
                <w:b/>
                <w:bCs/>
                <w:sz w:val="20"/>
                <w:szCs w:val="20"/>
              </w:rPr>
              <w:t xml:space="preserve">Signed </w:t>
            </w:r>
            <w:r>
              <w:rPr>
                <w:rFonts w:cs="Arial"/>
                <w:b/>
                <w:bCs/>
                <w:sz w:val="20"/>
                <w:szCs w:val="20"/>
              </w:rPr>
              <w:t>:</w:t>
            </w:r>
            <w:proofErr w:type="gramEnd"/>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proofErr w:type="gramStart"/>
            <w:r>
              <w:rPr>
                <w:rFonts w:cs="Arial"/>
                <w:b/>
                <w:bCs/>
                <w:sz w:val="20"/>
                <w:szCs w:val="20"/>
              </w:rPr>
              <w:t>Name</w:t>
            </w:r>
            <w:r w:rsidRPr="00333E3B">
              <w:rPr>
                <w:rFonts w:cs="Arial"/>
                <w:b/>
                <w:bCs/>
                <w:sz w:val="20"/>
                <w:szCs w:val="20"/>
              </w:rPr>
              <w:t xml:space="preserve"> </w:t>
            </w:r>
            <w:r>
              <w:rPr>
                <w:rFonts w:cs="Arial"/>
                <w:b/>
                <w:bCs/>
                <w:sz w:val="20"/>
                <w:szCs w:val="20"/>
              </w:rPr>
              <w:t>:</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w:t>
            </w:r>
            <w:proofErr w:type="gramStart"/>
            <w:r w:rsidRPr="001E4AF0">
              <w:rPr>
                <w:rFonts w:cs="Arial"/>
                <w:b/>
                <w:color w:val="000000"/>
                <w:sz w:val="20"/>
                <w:szCs w:val="20"/>
              </w:rPr>
              <w:t>Title :</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0"/>
      <w:footerReference w:type="default" r:id="rId11"/>
      <w:headerReference w:type="first" r:id="rId12"/>
      <w:footerReference w:type="first" r:id="rId13"/>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1A5AC" w14:textId="77777777" w:rsidR="00727F2B" w:rsidRDefault="00727F2B">
      <w:r>
        <w:separator/>
      </w:r>
    </w:p>
  </w:endnote>
  <w:endnote w:type="continuationSeparator" w:id="0">
    <w:p w14:paraId="67130FFC" w14:textId="77777777" w:rsidR="00727F2B" w:rsidRDefault="0072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871AF" w14:textId="77777777" w:rsidR="00727F2B" w:rsidRDefault="00727F2B">
      <w:r>
        <w:separator/>
      </w:r>
    </w:p>
  </w:footnote>
  <w:footnote w:type="continuationSeparator" w:id="0">
    <w:p w14:paraId="79B184EA" w14:textId="77777777" w:rsidR="00727F2B" w:rsidRDefault="00727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B66CC"/>
    <w:rsid w:val="000D16AF"/>
    <w:rsid w:val="000D7E2F"/>
    <w:rsid w:val="00107C9C"/>
    <w:rsid w:val="00132EAB"/>
    <w:rsid w:val="001510AD"/>
    <w:rsid w:val="001734C1"/>
    <w:rsid w:val="001777AF"/>
    <w:rsid w:val="001D18E3"/>
    <w:rsid w:val="001D45E6"/>
    <w:rsid w:val="002163B8"/>
    <w:rsid w:val="002514F0"/>
    <w:rsid w:val="002557B5"/>
    <w:rsid w:val="002678E4"/>
    <w:rsid w:val="00290FB6"/>
    <w:rsid w:val="002A2C5C"/>
    <w:rsid w:val="002F1658"/>
    <w:rsid w:val="00302CE8"/>
    <w:rsid w:val="00303F30"/>
    <w:rsid w:val="00315937"/>
    <w:rsid w:val="003222E8"/>
    <w:rsid w:val="00330CB1"/>
    <w:rsid w:val="00375567"/>
    <w:rsid w:val="003870E2"/>
    <w:rsid w:val="003B67FF"/>
    <w:rsid w:val="003D0877"/>
    <w:rsid w:val="00404C47"/>
    <w:rsid w:val="00404D49"/>
    <w:rsid w:val="004A531D"/>
    <w:rsid w:val="004D06EB"/>
    <w:rsid w:val="004E05A2"/>
    <w:rsid w:val="004F512E"/>
    <w:rsid w:val="00500109"/>
    <w:rsid w:val="00504C0D"/>
    <w:rsid w:val="0052180A"/>
    <w:rsid w:val="005858E5"/>
    <w:rsid w:val="005A3F26"/>
    <w:rsid w:val="005D3524"/>
    <w:rsid w:val="006476BB"/>
    <w:rsid w:val="00683980"/>
    <w:rsid w:val="006A4DDE"/>
    <w:rsid w:val="006B3347"/>
    <w:rsid w:val="006F3DEF"/>
    <w:rsid w:val="00705EDE"/>
    <w:rsid w:val="00712422"/>
    <w:rsid w:val="00727F2B"/>
    <w:rsid w:val="0073080F"/>
    <w:rsid w:val="008445EE"/>
    <w:rsid w:val="008834F8"/>
    <w:rsid w:val="00884C42"/>
    <w:rsid w:val="008A27A6"/>
    <w:rsid w:val="008C3F80"/>
    <w:rsid w:val="008C7304"/>
    <w:rsid w:val="009504AC"/>
    <w:rsid w:val="009C7343"/>
    <w:rsid w:val="009D0F52"/>
    <w:rsid w:val="00A473BF"/>
    <w:rsid w:val="00AA0C56"/>
    <w:rsid w:val="00AB08DF"/>
    <w:rsid w:val="00AB0B21"/>
    <w:rsid w:val="00AD787D"/>
    <w:rsid w:val="00B1705D"/>
    <w:rsid w:val="00B425B9"/>
    <w:rsid w:val="00BA2566"/>
    <w:rsid w:val="00BA46FD"/>
    <w:rsid w:val="00BA4D66"/>
    <w:rsid w:val="00BB7115"/>
    <w:rsid w:val="00BD65BC"/>
    <w:rsid w:val="00BE51E7"/>
    <w:rsid w:val="00C30B26"/>
    <w:rsid w:val="00C508F4"/>
    <w:rsid w:val="00C57A33"/>
    <w:rsid w:val="00C82B72"/>
    <w:rsid w:val="00C8346B"/>
    <w:rsid w:val="00CB5776"/>
    <w:rsid w:val="00D25186"/>
    <w:rsid w:val="00D6028E"/>
    <w:rsid w:val="00D703FA"/>
    <w:rsid w:val="00DD12AB"/>
    <w:rsid w:val="00DE16BF"/>
    <w:rsid w:val="00DE3B9B"/>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tructionprocurement.gov.i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urphy\Downloads\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TGD007 3rd Edition March 2011</Template>
  <TotalTime>0</TotalTime>
  <Pages>4</Pages>
  <Words>2110</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14109</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Suzanne Murphy (Buildings and Property Department)</cp:lastModifiedBy>
  <cp:revision>5</cp:revision>
  <cp:lastPrinted>2011-03-31T13:36:00Z</cp:lastPrinted>
  <dcterms:created xsi:type="dcterms:W3CDTF">2026-05-06T14:25:00Z</dcterms:created>
  <dcterms:modified xsi:type="dcterms:W3CDTF">2026-08-13T14:00:00Z</dcterms:modified>
</cp:coreProperties>
</file>